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2446" w:rsidRDefault="00462446" w:rsidP="00462446">
      <w:pPr>
        <w:pStyle w:val="NoSpacing"/>
      </w:pPr>
      <w:r>
        <w:rPr>
          <w:u w:val="single"/>
        </w:rPr>
        <w:t>Richard NOKE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462446" w:rsidRDefault="00462446" w:rsidP="00462446">
      <w:pPr>
        <w:pStyle w:val="NoSpacing"/>
      </w:pPr>
      <w:r>
        <w:t>of Southwark, Surrey. Yeoman.</w:t>
      </w:r>
    </w:p>
    <w:p w:rsidR="00462446" w:rsidRDefault="00462446" w:rsidP="00462446">
      <w:pPr>
        <w:pStyle w:val="NoSpacing"/>
      </w:pPr>
    </w:p>
    <w:p w:rsidR="00462446" w:rsidRDefault="00462446" w:rsidP="00462446">
      <w:pPr>
        <w:pStyle w:val="NoSpacing"/>
      </w:pPr>
    </w:p>
    <w:p w:rsidR="00462446" w:rsidRDefault="00462446" w:rsidP="00462446">
      <w:pPr>
        <w:pStyle w:val="NoSpacing"/>
      </w:pPr>
      <w:r>
        <w:tab/>
        <w:t>1483</w:t>
      </w:r>
      <w:r>
        <w:tab/>
        <w:t>Richard Brand(q.v.) brought a plaint of debt against him and Richard</w:t>
      </w:r>
    </w:p>
    <w:p w:rsidR="00462446" w:rsidRDefault="00462446" w:rsidP="00462446">
      <w:pPr>
        <w:pStyle w:val="NoSpacing"/>
        <w:ind w:left="1440" w:hanging="720"/>
      </w:pPr>
      <w:r>
        <w:tab/>
      </w:r>
      <w:r>
        <w:rPr>
          <w:noProof/>
        </w:rPr>
        <w:t>W</w:t>
      </w:r>
      <w:r w:rsidRPr="00CA0803">
        <w:rPr>
          <w:noProof/>
        </w:rPr>
        <w:t>ebst</w:t>
      </w:r>
      <w:r>
        <w:rPr>
          <w:noProof/>
        </w:rPr>
        <w:t>er of Southwark(q.v.).</w:t>
      </w:r>
    </w:p>
    <w:p w:rsidR="00462446" w:rsidRDefault="00462446" w:rsidP="00462446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462446" w:rsidRDefault="00462446" w:rsidP="00462446">
      <w:pPr>
        <w:pStyle w:val="NoSpacing"/>
      </w:pPr>
    </w:p>
    <w:p w:rsidR="00462446" w:rsidRDefault="00462446" w:rsidP="00462446">
      <w:pPr>
        <w:pStyle w:val="NoSpacing"/>
      </w:pPr>
    </w:p>
    <w:p w:rsidR="00462446" w:rsidRDefault="00462446" w:rsidP="00462446">
      <w:pPr>
        <w:pStyle w:val="NoSpacing"/>
      </w:pPr>
      <w:r>
        <w:t>30 July 2017</w:t>
      </w:r>
    </w:p>
    <w:p w:rsidR="006B2F86" w:rsidRPr="00E71FC3" w:rsidRDefault="0046244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2446" w:rsidRDefault="00462446" w:rsidP="00E71FC3">
      <w:pPr>
        <w:spacing w:after="0" w:line="240" w:lineRule="auto"/>
      </w:pPr>
      <w:r>
        <w:separator/>
      </w:r>
    </w:p>
  </w:endnote>
  <w:endnote w:type="continuationSeparator" w:id="0">
    <w:p w:rsidR="00462446" w:rsidRDefault="004624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2446" w:rsidRDefault="00462446" w:rsidP="00E71FC3">
      <w:pPr>
        <w:spacing w:after="0" w:line="240" w:lineRule="auto"/>
      </w:pPr>
      <w:r>
        <w:separator/>
      </w:r>
    </w:p>
  </w:footnote>
  <w:footnote w:type="continuationSeparator" w:id="0">
    <w:p w:rsidR="00462446" w:rsidRDefault="004624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446"/>
    <w:rsid w:val="001A7C09"/>
    <w:rsid w:val="0046244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C8D1DA-DFA9-4153-A6C2-77645E67D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2017-08-05T18:34:00Z</dcterms:created>
  <dcterms:modified xsi:type="dcterms:W3CDTF">2017-08-05T18:34:00Z</dcterms:modified>
</cp:coreProperties>
</file>